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04F29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Thomas BYBBESWORTH</w:t>
      </w:r>
      <w:r>
        <w:t xml:space="preserve">      (fl.1483)</w:t>
      </w:r>
    </w:p>
    <w:p w14:paraId="4419B9AD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  <w:r>
        <w:t>of London. Gentleman.</w:t>
      </w:r>
    </w:p>
    <w:p w14:paraId="29F4FD43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</w:p>
    <w:p w14:paraId="36A4BDE5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</w:p>
    <w:p w14:paraId="6915C9C3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 xml:space="preserve">Sir John </w:t>
      </w:r>
      <w:proofErr w:type="spellStart"/>
      <w:r>
        <w:t>Elryngton</w:t>
      </w:r>
      <w:proofErr w:type="spellEnd"/>
      <w:r>
        <w:t>(q.v.) brought a plaint of trespass and imprisonment</w:t>
      </w:r>
    </w:p>
    <w:p w14:paraId="03EA3A4D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>of a servant against  him.</w:t>
      </w:r>
    </w:p>
    <w:p w14:paraId="4BCB4422" w14:textId="77777777" w:rsidR="00347F3A" w:rsidRDefault="00347F3A" w:rsidP="00347F3A">
      <w:pPr>
        <w:pStyle w:val="NoSpacing"/>
        <w:tabs>
          <w:tab w:val="left" w:pos="720"/>
          <w:tab w:val="left" w:pos="1440"/>
        </w:tabs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001B3FA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</w:p>
    <w:p w14:paraId="6C625FAD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</w:p>
    <w:p w14:paraId="14FD523B" w14:textId="77777777" w:rsidR="00347F3A" w:rsidRDefault="00347F3A" w:rsidP="00347F3A">
      <w:pPr>
        <w:pStyle w:val="NoSpacing"/>
        <w:tabs>
          <w:tab w:val="left" w:pos="720"/>
          <w:tab w:val="left" w:pos="810"/>
        </w:tabs>
        <w:jc w:val="both"/>
      </w:pPr>
      <w:r>
        <w:t>9 February 2020</w:t>
      </w:r>
    </w:p>
    <w:p w14:paraId="344B33D6" w14:textId="77777777" w:rsidR="006B2F86" w:rsidRPr="00E71FC3" w:rsidRDefault="00347F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2D813" w14:textId="77777777" w:rsidR="00347F3A" w:rsidRDefault="00347F3A" w:rsidP="00E71FC3">
      <w:pPr>
        <w:spacing w:after="0" w:line="240" w:lineRule="auto"/>
      </w:pPr>
      <w:r>
        <w:separator/>
      </w:r>
    </w:p>
  </w:endnote>
  <w:endnote w:type="continuationSeparator" w:id="0">
    <w:p w14:paraId="17C90F57" w14:textId="77777777" w:rsidR="00347F3A" w:rsidRDefault="00347F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27F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056B5" w14:textId="77777777" w:rsidR="00347F3A" w:rsidRDefault="00347F3A" w:rsidP="00E71FC3">
      <w:pPr>
        <w:spacing w:after="0" w:line="240" w:lineRule="auto"/>
      </w:pPr>
      <w:r>
        <w:separator/>
      </w:r>
    </w:p>
  </w:footnote>
  <w:footnote w:type="continuationSeparator" w:id="0">
    <w:p w14:paraId="132FA58A" w14:textId="77777777" w:rsidR="00347F3A" w:rsidRDefault="00347F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F3A"/>
    <w:rsid w:val="001A7C09"/>
    <w:rsid w:val="00347F3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8E984"/>
  <w15:chartTrackingRefBased/>
  <w15:docId w15:val="{4150FE5D-8C11-4948-B849-040C632E0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47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2020-02-29T21:46:00Z</dcterms:created>
  <dcterms:modified xsi:type="dcterms:W3CDTF">2020-02-29T21:47:00Z</dcterms:modified>
</cp:coreProperties>
</file>